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62C0A" w14:textId="77777777" w:rsidR="00F27A7C" w:rsidRDefault="00F27A7C" w:rsidP="00F27A7C">
      <w:pPr>
        <w:pStyle w:val="NormalJust"/>
        <w:rPr>
          <w:lang w:val="fr-FR"/>
        </w:rPr>
      </w:pPr>
    </w:p>
    <w:p w14:paraId="5CC4680D" w14:textId="77777777" w:rsidR="008A15E2" w:rsidRPr="00F51A9E" w:rsidRDefault="008A15E2" w:rsidP="008A15E2">
      <w:pPr>
        <w:spacing w:after="160" w:line="259" w:lineRule="auto"/>
        <w:jc w:val="left"/>
        <w:rPr>
          <w:sz w:val="20"/>
          <w:lang w:val="fr-CH"/>
        </w:rPr>
      </w:pPr>
    </w:p>
    <w:p w14:paraId="75D8B4A1" w14:textId="0437FA5C" w:rsidR="008A15E2" w:rsidRPr="0001183E" w:rsidRDefault="005C6062" w:rsidP="008A1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spacing w:after="160" w:line="259" w:lineRule="auto"/>
        <w:jc w:val="center"/>
        <w:rPr>
          <w:b/>
          <w:caps/>
          <w:color w:val="FFFFFF" w:themeColor="background1"/>
          <w:sz w:val="40"/>
          <w:szCs w:val="40"/>
          <w:lang w:val="fr-CH"/>
        </w:rPr>
      </w:pPr>
      <w:r>
        <w:rPr>
          <w:b/>
          <w:caps/>
          <w:color w:val="FFFFFF" w:themeColor="background1"/>
          <w:sz w:val="40"/>
          <w:szCs w:val="40"/>
          <w:lang w:val="fr-CH"/>
        </w:rPr>
        <w:t>Liste d’abréviations et de sigles</w:t>
      </w:r>
    </w:p>
    <w:p w14:paraId="159672A3" w14:textId="152828D0" w:rsidR="008A15E2" w:rsidRPr="008A15E2" w:rsidRDefault="005C6062" w:rsidP="008A1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spacing w:after="160" w:line="259" w:lineRule="auto"/>
        <w:jc w:val="center"/>
        <w:rPr>
          <w:caps/>
          <w:color w:val="FFFFFF" w:themeColor="background1"/>
          <w:sz w:val="32"/>
          <w:szCs w:val="32"/>
          <w:lang w:val="fr-CH"/>
        </w:rPr>
      </w:pPr>
      <w:r>
        <w:rPr>
          <w:caps/>
          <w:color w:val="FFFFFF" w:themeColor="background1"/>
          <w:sz w:val="32"/>
          <w:szCs w:val="32"/>
          <w:lang w:val="fr-CH"/>
        </w:rPr>
        <w:t>Utilisés au centre informatique (CI)</w:t>
      </w:r>
    </w:p>
    <w:p w14:paraId="47B88B4A" w14:textId="77777777" w:rsidR="008A15E2" w:rsidRPr="00F51A9E" w:rsidRDefault="008A15E2" w:rsidP="008A15E2">
      <w:pPr>
        <w:spacing w:after="160" w:line="259" w:lineRule="auto"/>
        <w:jc w:val="left"/>
        <w:rPr>
          <w:sz w:val="20"/>
          <w:lang w:val="fr-CH"/>
        </w:rPr>
      </w:pPr>
    </w:p>
    <w:p w14:paraId="0DC478F1" w14:textId="0D41CB30" w:rsidR="008A15E2" w:rsidRPr="00912EDC" w:rsidRDefault="005C6062" w:rsidP="008A15E2">
      <w:pPr>
        <w:pStyle w:val="Titre"/>
        <w:ind w:right="-45"/>
        <w:jc w:val="both"/>
        <w:rPr>
          <w:rFonts w:ascii="Calibri" w:hAnsi="Calibri" w:cs="Arial"/>
          <w:caps/>
          <w:szCs w:val="36"/>
          <w:u w:val="single"/>
        </w:rPr>
      </w:pPr>
      <w:r w:rsidRPr="00912EDC">
        <w:rPr>
          <w:rFonts w:ascii="Calibri" w:hAnsi="Calibri" w:cs="Arial"/>
          <w:caps/>
          <w:szCs w:val="36"/>
          <w:u w:val="single"/>
        </w:rPr>
        <w:t>Note d’introduction</w:t>
      </w:r>
    </w:p>
    <w:p w14:paraId="45606DF9" w14:textId="301CB047" w:rsidR="008A15E2" w:rsidRPr="00912EDC" w:rsidRDefault="008A15E2" w:rsidP="005C6062">
      <w:pPr>
        <w:pStyle w:val="En-tte"/>
        <w:spacing w:before="120"/>
        <w:ind w:right="-45"/>
        <w:jc w:val="both"/>
        <w:rPr>
          <w:rFonts w:ascii="Calibri" w:hAnsi="Calibri" w:cs="Arial"/>
          <w:b/>
          <w:bCs/>
          <w:caps/>
          <w:sz w:val="24"/>
        </w:rPr>
      </w:pPr>
    </w:p>
    <w:p w14:paraId="2BA061FA" w14:textId="77777777" w:rsidR="005C6062" w:rsidRPr="00912EDC" w:rsidRDefault="005C6062" w:rsidP="005C6062">
      <w:pPr>
        <w:pStyle w:val="Default"/>
      </w:pPr>
    </w:p>
    <w:p w14:paraId="42DB6E0A" w14:textId="183F874B" w:rsidR="005C6062" w:rsidRPr="00912EDC" w:rsidRDefault="005C6062" w:rsidP="008E62AF">
      <w:pPr>
        <w:pStyle w:val="List0"/>
        <w:numPr>
          <w:ilvl w:val="0"/>
          <w:numId w:val="27"/>
        </w:numPr>
        <w:spacing w:after="160"/>
        <w:jc w:val="both"/>
        <w:rPr>
          <w:color w:val="000000"/>
          <w:lang w:val="fr-CH"/>
        </w:rPr>
      </w:pPr>
      <w:r w:rsidRPr="00912EDC">
        <w:rPr>
          <w:color w:val="000000"/>
          <w:lang w:val="fr-CH"/>
        </w:rPr>
        <w:t xml:space="preserve">La liste alphabétique ci-après des abréviations et sigles utilisés au sein du Centre Informatique a été établie par la Division des Services Métiers du Centre Informatique (C.I) pour rendre plus compréhensibles les abréviations ou sigles utilisés </w:t>
      </w:r>
      <w:r w:rsidR="005F3C7F">
        <w:rPr>
          <w:color w:val="000000"/>
          <w:lang w:val="fr-CH"/>
        </w:rPr>
        <w:t>dans notre Démarche Projets</w:t>
      </w:r>
      <w:r w:rsidRPr="00912EDC">
        <w:rPr>
          <w:color w:val="000000"/>
          <w:lang w:val="fr-CH"/>
        </w:rPr>
        <w:t>.</w:t>
      </w:r>
    </w:p>
    <w:p w14:paraId="5CDB68F1" w14:textId="78C843CF" w:rsidR="008E62AF" w:rsidRPr="00912EDC" w:rsidRDefault="005C6062" w:rsidP="008E62AF">
      <w:pPr>
        <w:pStyle w:val="Default"/>
        <w:numPr>
          <w:ilvl w:val="0"/>
          <w:numId w:val="27"/>
        </w:numPr>
        <w:spacing w:after="160"/>
        <w:jc w:val="both"/>
        <w:rPr>
          <w:lang w:val="fr-CH"/>
        </w:rPr>
      </w:pPr>
      <w:r w:rsidRPr="00912EDC">
        <w:rPr>
          <w:lang w:val="fr-CH"/>
        </w:rPr>
        <w:t xml:space="preserve">Cette liste </w:t>
      </w:r>
      <w:r w:rsidR="008E62AF" w:rsidRPr="00912EDC">
        <w:rPr>
          <w:lang w:val="fr-CH"/>
        </w:rPr>
        <w:t>n’est</w:t>
      </w:r>
      <w:r w:rsidRPr="00912EDC">
        <w:rPr>
          <w:lang w:val="fr-CH"/>
        </w:rPr>
        <w:t xml:space="preserve"> pas </w:t>
      </w:r>
      <w:proofErr w:type="gramStart"/>
      <w:r w:rsidRPr="00912EDC">
        <w:rPr>
          <w:lang w:val="fr-CH"/>
        </w:rPr>
        <w:t>être</w:t>
      </w:r>
      <w:proofErr w:type="gramEnd"/>
      <w:r w:rsidRPr="00912EDC">
        <w:rPr>
          <w:lang w:val="fr-CH"/>
        </w:rPr>
        <w:t xml:space="preserve"> une compilation exhaustive et détaillée de tous les abréviations et sigles utilisés </w:t>
      </w:r>
      <w:r w:rsidR="008E62AF" w:rsidRPr="00912EDC">
        <w:rPr>
          <w:lang w:val="fr-CH"/>
        </w:rPr>
        <w:t>au C</w:t>
      </w:r>
      <w:r w:rsidR="005F3C7F">
        <w:rPr>
          <w:lang w:val="fr-CH"/>
        </w:rPr>
        <w:t>I</w:t>
      </w:r>
      <w:r w:rsidRPr="00912EDC">
        <w:rPr>
          <w:lang w:val="fr-CH"/>
        </w:rPr>
        <w:t xml:space="preserve">. Les termes figurant dans la liste sont parmi ceux qui sont couramment utilisés </w:t>
      </w:r>
      <w:r w:rsidR="008E62AF" w:rsidRPr="00912EDC">
        <w:rPr>
          <w:lang w:val="fr-CH"/>
        </w:rPr>
        <w:t>dans les différents services</w:t>
      </w:r>
      <w:r w:rsidRPr="00912EDC">
        <w:rPr>
          <w:lang w:val="fr-CH"/>
        </w:rPr>
        <w:t xml:space="preserve">. En général, </w:t>
      </w:r>
      <w:r w:rsidR="008E62AF" w:rsidRPr="00912EDC">
        <w:rPr>
          <w:lang w:val="fr-CH"/>
        </w:rPr>
        <w:t>cette</w:t>
      </w:r>
      <w:r w:rsidRPr="00912EDC">
        <w:rPr>
          <w:lang w:val="fr-CH"/>
        </w:rPr>
        <w:t xml:space="preserve"> liste ne </w:t>
      </w:r>
      <w:r w:rsidR="008E62AF" w:rsidRPr="00912EDC">
        <w:rPr>
          <w:lang w:val="fr-CH"/>
        </w:rPr>
        <w:t>devrait</w:t>
      </w:r>
      <w:r w:rsidRPr="00912EDC">
        <w:rPr>
          <w:lang w:val="fr-CH"/>
        </w:rPr>
        <w:t xml:space="preserve"> pas </w:t>
      </w:r>
      <w:r w:rsidR="008E62AF" w:rsidRPr="00912EDC">
        <w:rPr>
          <w:lang w:val="fr-CH"/>
        </w:rPr>
        <w:t xml:space="preserve">contenir </w:t>
      </w:r>
      <w:r w:rsidRPr="00912EDC">
        <w:rPr>
          <w:lang w:val="fr-CH"/>
        </w:rPr>
        <w:t>les abréviations figur</w:t>
      </w:r>
      <w:r w:rsidR="008E62AF" w:rsidRPr="00912EDC">
        <w:rPr>
          <w:lang w:val="fr-CH"/>
        </w:rPr>
        <w:t>a</w:t>
      </w:r>
      <w:r w:rsidRPr="00912EDC">
        <w:rPr>
          <w:lang w:val="fr-CH"/>
        </w:rPr>
        <w:t>nt dans des dictionnaires spécialisés.</w:t>
      </w:r>
    </w:p>
    <w:p w14:paraId="57A36457" w14:textId="2C066CC1" w:rsidR="005C6062" w:rsidRPr="00912EDC" w:rsidRDefault="008E62AF" w:rsidP="008E62AF">
      <w:pPr>
        <w:pStyle w:val="Default"/>
        <w:numPr>
          <w:ilvl w:val="0"/>
          <w:numId w:val="27"/>
        </w:numPr>
        <w:spacing w:before="120" w:after="160"/>
        <w:ind w:right="-45"/>
        <w:jc w:val="both"/>
        <w:rPr>
          <w:rFonts w:ascii="Calibri" w:hAnsi="Calibri"/>
          <w:b/>
          <w:bCs/>
          <w:caps/>
          <w:lang w:val="fr-CH"/>
        </w:rPr>
      </w:pPr>
      <w:r w:rsidRPr="00912EDC">
        <w:rPr>
          <w:lang w:val="fr-CH"/>
        </w:rPr>
        <w:t>Cette</w:t>
      </w:r>
      <w:r w:rsidR="005C6062" w:rsidRPr="00912EDC">
        <w:rPr>
          <w:lang w:val="fr-CH"/>
        </w:rPr>
        <w:t xml:space="preserve"> liste ne </w:t>
      </w:r>
      <w:r w:rsidRPr="00912EDC">
        <w:rPr>
          <w:lang w:val="fr-CH"/>
        </w:rPr>
        <w:t xml:space="preserve">devrait pas </w:t>
      </w:r>
      <w:r w:rsidR="00912EDC">
        <w:rPr>
          <w:lang w:val="fr-CH"/>
        </w:rPr>
        <w:t>inclure</w:t>
      </w:r>
      <w:r w:rsidR="005C6062" w:rsidRPr="00912EDC">
        <w:rPr>
          <w:lang w:val="fr-CH"/>
        </w:rPr>
        <w:t xml:space="preserve"> ni les noms des bases de données</w:t>
      </w:r>
      <w:r w:rsidRPr="00912EDC">
        <w:rPr>
          <w:lang w:val="fr-CH"/>
        </w:rPr>
        <w:t>,</w:t>
      </w:r>
      <w:r w:rsidR="005C6062" w:rsidRPr="00912EDC">
        <w:rPr>
          <w:lang w:val="fr-CH"/>
        </w:rPr>
        <w:t xml:space="preserve"> ni ceux des disques </w:t>
      </w:r>
      <w:r w:rsidRPr="00912EDC">
        <w:rPr>
          <w:lang w:val="fr-CH"/>
        </w:rPr>
        <w:t>utilisés par les différents services</w:t>
      </w:r>
      <w:r w:rsidR="00912EDC">
        <w:rPr>
          <w:lang w:val="fr-CH"/>
        </w:rPr>
        <w:t xml:space="preserve">, ni </w:t>
      </w:r>
      <w:r w:rsidR="005F3C7F">
        <w:rPr>
          <w:lang w:val="fr-CH"/>
        </w:rPr>
        <w:t>données personnelles.</w:t>
      </w:r>
    </w:p>
    <w:p w14:paraId="58D8F0A0" w14:textId="7BF3A865" w:rsidR="002E57E0" w:rsidRDefault="002E57E0">
      <w:pPr>
        <w:spacing w:after="160" w:line="259" w:lineRule="auto"/>
        <w:jc w:val="left"/>
        <w:rPr>
          <w:rFonts w:ascii="Calibri" w:hAnsi="Calibri" w:cs="Arial"/>
          <w:b/>
          <w:bCs/>
          <w:caps/>
          <w:sz w:val="20"/>
          <w:lang w:val="fr-FR"/>
        </w:rPr>
      </w:pPr>
      <w:r>
        <w:rPr>
          <w:rFonts w:ascii="Calibri" w:hAnsi="Calibri" w:cs="Arial"/>
          <w:b/>
          <w:bCs/>
          <w:caps/>
        </w:rPr>
        <w:br w:type="page"/>
      </w:r>
    </w:p>
    <w:p w14:paraId="4D901E9B" w14:textId="77777777" w:rsidR="005C6062" w:rsidRDefault="005C6062" w:rsidP="005C6062">
      <w:pPr>
        <w:pStyle w:val="En-tte"/>
        <w:spacing w:before="120"/>
        <w:ind w:right="-45"/>
        <w:jc w:val="both"/>
        <w:rPr>
          <w:rFonts w:ascii="Calibri" w:hAnsi="Calibri" w:cs="Arial"/>
          <w:b/>
          <w:bCs/>
          <w:caps/>
        </w:rPr>
      </w:pPr>
    </w:p>
    <w:p w14:paraId="1F67BAAE" w14:textId="77777777" w:rsidR="008A15E2" w:rsidRPr="00734D64" w:rsidRDefault="008A15E2" w:rsidP="008A15E2">
      <w:pPr>
        <w:pStyle w:val="Corpsdetexte"/>
        <w:ind w:right="-45"/>
        <w:rPr>
          <w:rFonts w:ascii="Calibri" w:hAnsi="Calibri" w:cs="Arial"/>
        </w:rPr>
      </w:pPr>
    </w:p>
    <w:p w14:paraId="69717B27" w14:textId="61053A86" w:rsidR="008A15E2" w:rsidRDefault="008A15E2" w:rsidP="008A15E2">
      <w:pPr>
        <w:pStyle w:val="En-tte"/>
        <w:spacing w:before="120"/>
        <w:ind w:right="-45"/>
        <w:rPr>
          <w:rFonts w:ascii="Calibri" w:hAnsi="Calibri" w:cs="Arial"/>
          <w:b/>
          <w:bCs/>
          <w:caps/>
        </w:rPr>
      </w:pPr>
      <w:r w:rsidRPr="00DD3887">
        <w:rPr>
          <w:rFonts w:ascii="Calibri" w:hAnsi="Calibri" w:cs="Arial"/>
          <w:b/>
          <w:bCs/>
          <w:caps/>
        </w:rPr>
        <w:t>LISTE D</w:t>
      </w:r>
      <w:r w:rsidR="0077483F">
        <w:rPr>
          <w:rFonts w:ascii="Calibri" w:hAnsi="Calibri" w:cs="Arial"/>
          <w:b/>
          <w:bCs/>
          <w:caps/>
        </w:rPr>
        <w:t>’Abréviations et de sigles</w:t>
      </w:r>
    </w:p>
    <w:p w14:paraId="20A3028B" w14:textId="28A55C80" w:rsidR="00544BCD" w:rsidRDefault="00544BCD" w:rsidP="008A15E2">
      <w:pPr>
        <w:pStyle w:val="En-tte"/>
        <w:spacing w:before="120"/>
        <w:ind w:right="-45"/>
        <w:rPr>
          <w:rFonts w:ascii="Calibri" w:hAnsi="Calibri" w:cs="Arial"/>
          <w:b/>
          <w:bCs/>
          <w:caps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0"/>
        <w:gridCol w:w="2096"/>
        <w:gridCol w:w="5794"/>
      </w:tblGrid>
      <w:tr w:rsidR="005F3C7F" w14:paraId="0E29086B" w14:textId="77777777" w:rsidTr="008044CA">
        <w:tc>
          <w:tcPr>
            <w:tcW w:w="11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E9CBA74" w14:textId="10FE8B40" w:rsidR="00544BCD" w:rsidRDefault="00544BCD" w:rsidP="005F3C7F">
            <w:pPr>
              <w:pStyle w:val="En-tte"/>
              <w:spacing w:before="120"/>
              <w:ind w:right="-45"/>
              <w:jc w:val="left"/>
              <w:rPr>
                <w:rFonts w:ascii="Calibri" w:hAnsi="Calibri" w:cs="Arial"/>
                <w:b/>
                <w:bCs/>
                <w:caps/>
              </w:rPr>
            </w:pPr>
            <w:proofErr w:type="spellStart"/>
            <w:r>
              <w:rPr>
                <w:rFonts w:ascii="Calibri" w:hAnsi="Calibri" w:cs="Arial"/>
                <w:b/>
                <w:bCs/>
                <w:smallCaps/>
                <w:color w:val="FFFFFF" w:themeColor="background1"/>
              </w:rPr>
              <w:t>Abrév</w:t>
            </w:r>
            <w:proofErr w:type="spellEnd"/>
            <w:r>
              <w:rPr>
                <w:rFonts w:ascii="Calibri" w:hAnsi="Calibri" w:cs="Arial"/>
                <w:b/>
                <w:bCs/>
                <w:smallCaps/>
                <w:color w:val="FFFFFF" w:themeColor="background1"/>
              </w:rPr>
              <w:t xml:space="preserve"> Ou Sigle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DA9D46D" w14:textId="1030BE7D" w:rsidR="00544BCD" w:rsidRDefault="00544BCD" w:rsidP="005F3C7F">
            <w:pPr>
              <w:pStyle w:val="En-tte"/>
              <w:spacing w:before="120"/>
              <w:ind w:right="-45"/>
              <w:jc w:val="left"/>
              <w:rPr>
                <w:rFonts w:ascii="Calibri" w:hAnsi="Calibri" w:cs="Arial"/>
                <w:b/>
                <w:bCs/>
                <w:caps/>
              </w:rPr>
            </w:pPr>
            <w:r>
              <w:rPr>
                <w:rFonts w:ascii="Calibri" w:hAnsi="Calibri" w:cs="Arial"/>
                <w:b/>
                <w:bCs/>
                <w:smallCaps/>
                <w:color w:val="FFFFFF" w:themeColor="background1"/>
              </w:rPr>
              <w:t>Nom Complet</w:t>
            </w:r>
          </w:p>
        </w:tc>
        <w:tc>
          <w:tcPr>
            <w:tcW w:w="5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</w:tcPr>
          <w:p w14:paraId="47471CCF" w14:textId="390889A4" w:rsidR="00544BCD" w:rsidRDefault="00544BCD" w:rsidP="005F3C7F">
            <w:pPr>
              <w:pStyle w:val="En-tte"/>
              <w:spacing w:before="120"/>
              <w:ind w:right="-45"/>
              <w:jc w:val="left"/>
              <w:rPr>
                <w:rFonts w:ascii="Calibri" w:hAnsi="Calibri" w:cs="Arial"/>
                <w:b/>
                <w:bCs/>
                <w:caps/>
              </w:rPr>
            </w:pPr>
            <w:r>
              <w:rPr>
                <w:rFonts w:ascii="Calibri" w:hAnsi="Calibri" w:cs="Arial"/>
                <w:b/>
                <w:bCs/>
                <w:smallCaps/>
                <w:color w:val="FFFFFF" w:themeColor="background1"/>
              </w:rPr>
              <w:t>Explication(s) si nécessaire</w:t>
            </w:r>
          </w:p>
        </w:tc>
      </w:tr>
      <w:tr w:rsidR="007F27C7" w14:paraId="4A9E3254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D3D2" w14:textId="36AC45F3" w:rsidR="007F27C7" w:rsidRPr="00544BCD" w:rsidRDefault="008044CA" w:rsidP="00544BCD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AGILE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DE14" w14:textId="596E15FB" w:rsidR="007F27C7" w:rsidRPr="00544BCD" w:rsidRDefault="008044CA" w:rsidP="00544BCD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Méthode Agile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D8759" w14:textId="1BB7919E" w:rsidR="007F27C7" w:rsidRPr="00544BCD" w:rsidRDefault="008044CA" w:rsidP="00544BCD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8044CA">
              <w:rPr>
                <w:rFonts w:cstheme="minorHAnsi"/>
                <w:i w:val="0"/>
                <w:iCs w:val="0"/>
                <w:color w:val="auto"/>
                <w:sz w:val="20"/>
                <w:szCs w:val="20"/>
              </w:rPr>
              <w:t>MéthodologieAgile :</w:t>
            </w:r>
            <w:hyperlink r:id="rId9">
              <w:r w:rsidRPr="007F4B58">
                <w:rPr>
                  <w:rStyle w:val="Lienhypertexte"/>
                  <w:rFonts w:cstheme="minorHAnsi"/>
                  <w:i w:val="0"/>
                  <w:iCs w:val="0"/>
                  <w:sz w:val="20"/>
                  <w:szCs w:val="20"/>
                </w:rPr>
                <w:t>https://fr.wikipedia.org/wiki/M%C3%A9thode_agile</w:t>
              </w:r>
            </w:hyperlink>
          </w:p>
        </w:tc>
      </w:tr>
      <w:tr w:rsidR="008044CA" w14:paraId="5F56588C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8AF" w14:textId="77777777" w:rsidR="008044CA" w:rsidRPr="00544BCD" w:rsidRDefault="008044CA" w:rsidP="00491F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BA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4DBD" w14:textId="77777777" w:rsidR="008044CA" w:rsidRPr="00544BCD" w:rsidRDefault="008044CA" w:rsidP="00491F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Business Analyste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14664" w14:textId="77777777" w:rsidR="008044CA" w:rsidRPr="00544BCD" w:rsidRDefault="008044CA" w:rsidP="00491F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C50F17" w14:paraId="1245DFCA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E3D" w14:textId="01827185" w:rsidR="00C50F17" w:rsidRDefault="00C50F17" w:rsidP="00544BCD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CCIRIS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1D73" w14:textId="7B9A8F1F" w:rsidR="00C50F17" w:rsidRDefault="00C50F17" w:rsidP="00544BCD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Commission Consultative IRIS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17C99" w14:textId="7DE971BD" w:rsidR="00C50F17" w:rsidRDefault="00C50F17" w:rsidP="00544BCD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C50F17" w14:paraId="412F99DC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F301" w14:textId="51E4C514" w:rsidR="00C50F17" w:rsidRDefault="00C50F17" w:rsidP="00544BCD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CCP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926" w14:textId="44A5CA96" w:rsidR="00C50F17" w:rsidRDefault="00C50F17" w:rsidP="00544BCD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de coordination des projets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E2433" w14:textId="1D54AD7E" w:rsidR="00C50F17" w:rsidRDefault="00C50F17" w:rsidP="00544BCD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8044CA" w14:paraId="2C5DE488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61E3" w14:textId="2B97918A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CCS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280A" w14:textId="23F47128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Commission Consultative de Serval X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3DC27" w14:textId="77777777" w:rsidR="008044CA" w:rsidRPr="008044CA" w:rsidRDefault="008044CA" w:rsidP="008044CA">
            <w:pPr>
              <w:pStyle w:val="Corpsdetexte"/>
              <w:ind w:right="-45"/>
              <w:rPr>
                <w:rFonts w:cstheme="minorHAnsi"/>
                <w:i w:val="0"/>
                <w:iCs w:val="0"/>
                <w:color w:val="auto"/>
                <w:sz w:val="20"/>
                <w:szCs w:val="20"/>
              </w:rPr>
            </w:pPr>
            <w:r w:rsidRPr="008044CA">
              <w:rPr>
                <w:rFonts w:cstheme="minorHAnsi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  <w:p w14:paraId="194FFB06" w14:textId="42A974A4" w:rsidR="008044CA" w:rsidRPr="008044CA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8044CA">
              <w:rPr>
                <w:rFonts w:cstheme="minorHAnsi"/>
                <w:i w:val="0"/>
                <w:iCs w:val="0"/>
                <w:color w:val="auto"/>
                <w:sz w:val="20"/>
                <w:szCs w:val="20"/>
              </w:rPr>
              <w:t xml:space="preserve">Commission consultative de Serval X (2 membres par faculté qui représente leurs utilisateurs - </w:t>
            </w:r>
            <w:hyperlink r:id="rId10" w:history="1">
              <w:r w:rsidRPr="008044CA">
                <w:rPr>
                  <w:rStyle w:val="Lienhypertexte"/>
                  <w:rFonts w:cstheme="minorHAnsi"/>
                  <w:i w:val="0"/>
                  <w:iCs w:val="0"/>
                  <w:color w:val="auto"/>
                  <w:sz w:val="20"/>
                  <w:szCs w:val="20"/>
                </w:rPr>
                <w:t>liste</w:t>
              </w:r>
            </w:hyperlink>
            <w:r w:rsidRPr="008044CA">
              <w:rPr>
                <w:rFonts w:cstheme="minorHAnsi"/>
                <w:i w:val="0"/>
                <w:iCs w:val="0"/>
                <w:color w:val="auto"/>
                <w:sz w:val="20"/>
                <w:szCs w:val="20"/>
              </w:rPr>
              <w:t>)</w:t>
            </w:r>
          </w:p>
        </w:tc>
      </w:tr>
      <w:tr w:rsidR="008044CA" w14:paraId="50DBCEB3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3F58" w14:textId="3D6CB9FE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CCSylvia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1B1D" w14:textId="21309FC5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Commission Consultative Sylvia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70306" w14:textId="64CD63F5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8044CA" w14:paraId="28654F2B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BEFF" w14:textId="3FFBBF3E" w:rsidR="008044CA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CI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23E3" w14:textId="5A57EEB8" w:rsidR="008044CA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Centre Informatique UNIL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6A0D8" w14:textId="6879BD5E" w:rsidR="008044CA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8044CA" w14:paraId="27CBC442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B141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COMINI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60F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d’Initialisation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3896C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Interne CI</w:t>
            </w:r>
          </w:p>
        </w:tc>
      </w:tr>
      <w:tr w:rsidR="008044CA" w14:paraId="4D32FBDF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F184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COMOP ou COM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311E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Opérationnel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30F68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8044CA" w14:paraId="6528CEDB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73DA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COPIL ou COP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43DE" w14:textId="41E0ACDC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de Pilotage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du projet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A750A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8044CA" w14:paraId="06D2F44B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99AC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COPRO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4DD4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des Projets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E7888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UNIL</w:t>
            </w:r>
          </w:p>
        </w:tc>
      </w:tr>
      <w:tr w:rsidR="008044CA" w14:paraId="5FE41FDB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9086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COPROJ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5620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de coordination des Projets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7BD40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Interne CI</w:t>
            </w:r>
          </w:p>
        </w:tc>
      </w:tr>
      <w:tr w:rsidR="008044CA" w14:paraId="24CDA3E4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0C12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CPO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DD84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Chef de Pôle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CD5A9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8044CA" w14:paraId="6172C0F5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2019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CPO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063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Chefs de Pôle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A6D5F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Pôles LEGACY, DEVINT et SAP appartenant à la DSM</w:t>
            </w:r>
          </w:p>
        </w:tc>
      </w:tr>
      <w:tr w:rsidR="008044CA" w14:paraId="716860E3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62FB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CPR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E0D8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Chef de Projets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49803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Pôle Projets appartenant à la DSM</w:t>
            </w:r>
          </w:p>
        </w:tc>
      </w:tr>
      <w:tr w:rsidR="00115DAC" w14:paraId="1B7711C1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AAD9" w14:textId="0DC3439B" w:rsidR="00115DAC" w:rsidRPr="00544BCD" w:rsidRDefault="00115DAC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DESI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06BF" w14:textId="41B8FEB1" w:rsidR="00115DAC" w:rsidRPr="00544BCD" w:rsidRDefault="00115DAC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Demande d’Evolution du Système d’Information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4A4E8" w14:textId="7202EFB8" w:rsidR="00115DAC" w:rsidRPr="00544BCD" w:rsidRDefault="00115DAC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Document initial pour la demande de création du projet</w:t>
            </w:r>
          </w:p>
        </w:tc>
      </w:tr>
      <w:tr w:rsidR="008044CA" w14:paraId="22F65869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CE57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DEV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AC69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Développeurs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BF297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115DAC" w14:paraId="1F9DBB71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DAD3" w14:textId="7F5C60D5" w:rsidR="00115DAC" w:rsidRPr="00544BCD" w:rsidRDefault="00115DAC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DEV-INT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C217" w14:textId="487C90C8" w:rsidR="00115DAC" w:rsidRPr="00544BCD" w:rsidRDefault="00115DAC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Pôle Développement et Intégration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8ECB6" w14:textId="77777777" w:rsidR="00115DAC" w:rsidRPr="00544BCD" w:rsidRDefault="00115DAC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8044CA" w14:paraId="1AABBD38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1D01" w14:textId="3EC6E365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DPRO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A85F" w14:textId="3818F9F3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Démarche Projet (En cours d’abandon au profit MPRO)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9CA2A" w14:textId="77777777" w:rsidR="008044CA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  <w:p w14:paraId="2C502BC4" w14:textId="76EE53ED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Actuellement DPRO 2.0</w:t>
            </w:r>
          </w:p>
        </w:tc>
      </w:tr>
      <w:tr w:rsidR="008044CA" w14:paraId="2E362981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678B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DSM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3091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Division des développements des Solutions Métiers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AE1D3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474F58" w14:paraId="195EC711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F678" w14:textId="66EF7862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EPT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5D51" w14:textId="23F9EAF7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Equivalent Plein Temps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4DE3D" w14:textId="77777777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8044CA" w14:paraId="4457F165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0923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EXP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644D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Expert Métiers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6B2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962670" w14:paraId="4B6CD14A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3C7A" w14:textId="625A7F85" w:rsidR="00962670" w:rsidRPr="00544BCD" w:rsidRDefault="00962670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FRAT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B82" w14:textId="767AD35A" w:rsidR="00962670" w:rsidRPr="00544BCD" w:rsidRDefault="00962670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962670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Fiche de Registre des Activités de Traitem</w:t>
            </w:r>
            <w:bookmarkStart w:id="0" w:name="_GoBack"/>
            <w:bookmarkEnd w:id="0"/>
            <w:r w:rsidRPr="00962670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ent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CACC6" w14:textId="77777777" w:rsidR="00962670" w:rsidRPr="00544BCD" w:rsidRDefault="00962670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474F58" w14:paraId="0A36C2C6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3664" w14:textId="517C768B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HERMES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7E5D" w14:textId="572F7935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Méthode HERMES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A55B4" w14:textId="3F5E4B77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Méthode de gestion de projet https://www.hermes.admin.ch/</w:t>
            </w:r>
          </w:p>
        </w:tc>
      </w:tr>
      <w:tr w:rsidR="00474F58" w14:paraId="3144754A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E364" w14:textId="01D8ECC1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IRIS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4320" w14:textId="368C8203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Institutional</w:t>
            </w:r>
            <w:proofErr w:type="spellEnd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Researc</w:t>
            </w:r>
            <w:proofErr w:type="spellEnd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Information System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10DA0" w14:textId="5F07F41B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Nom du socle technique de Serval X accueillant le futur système de la recherche</w:t>
            </w:r>
          </w:p>
        </w:tc>
      </w:tr>
      <w:tr w:rsidR="008044CA" w14:paraId="246F1BAA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B83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MAN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D90B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Mandant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93690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474F58" w14:paraId="1DE77960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D0CB" w14:textId="25E41328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Métier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EB9E" w14:textId="77777777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0C738" w14:textId="75105C18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Contextualise l’utilisateur ou les besoins utilisateurs</w:t>
            </w:r>
          </w:p>
        </w:tc>
      </w:tr>
      <w:tr w:rsidR="008044CA" w14:paraId="3A252F4B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3DB6" w14:textId="449FDA53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lastRenderedPageBreak/>
              <w:t>MPRO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3D45" w14:textId="154866D1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Méthodologie Projets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344DA" w14:textId="79F0EE2D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474F58" w14:paraId="3E99E7ED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7ECE" w14:textId="714FC159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MVP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7E86" w14:textId="386D3498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Minimum Viable Product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0C4C8" w14:textId="6B115ACC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MVP = </w:t>
            </w: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Walking</w:t>
            </w:r>
            <w:proofErr w:type="spellEnd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Skeleton</w:t>
            </w:r>
            <w:proofErr w:type="spellEnd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+ MVS</w:t>
            </w:r>
          </w:p>
        </w:tc>
      </w:tr>
      <w:tr w:rsidR="00474F58" w14:paraId="3C5DB339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2346" w14:textId="557842BF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MVS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0C19" w14:textId="0BDFD53D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Minimum Viable Solution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0E27D" w14:textId="77777777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474F58" w14:paraId="3D7B1B7C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D01E" w14:textId="6F7928A2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OJ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04B0" w14:textId="08BC3005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Ordre du Jour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29C18" w14:textId="77777777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474F58" w14:paraId="06147803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85B4" w14:textId="7DA9F0CA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OLGAH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3D07" w14:textId="3FF6F5BE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Outil de Gestion des Archives Hybrides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680E1" w14:textId="3BD2D3C7" w:rsidR="00474F58" w:rsidRDefault="00DF3DE5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hyperlink r:id="rId11" w:history="1">
              <w:r w:rsidR="00474F58" w:rsidRPr="00474F58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Lien</w:t>
              </w:r>
            </w:hyperlink>
          </w:p>
          <w:p w14:paraId="7D96324C" w14:textId="4676B1C5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Le nom du progiciel est </w:t>
            </w: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Spark</w:t>
            </w:r>
            <w:proofErr w:type="spellEnd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Archives Advanced Edition (SAAE)</w:t>
            </w:r>
          </w:p>
        </w:tc>
      </w:tr>
      <w:tr w:rsidR="008044CA" w14:paraId="294F10FF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0B12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PAT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81DC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Personnel Administratif &amp; Technique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0CA55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474F58" w14:paraId="0440E6F6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620A" w14:textId="326DD4D9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PM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1D23" w14:textId="2288A8B6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Project Management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072CD" w14:textId="53ABCDA4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Management de Projet</w:t>
            </w:r>
          </w:p>
        </w:tc>
      </w:tr>
      <w:tr w:rsidR="008044CA" w14:paraId="366FF879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29D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PMO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B1EB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Project Management </w:t>
            </w:r>
            <w:proofErr w:type="spellStart"/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Officer</w:t>
            </w:r>
            <w:proofErr w:type="spellEnd"/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558E4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Responsable du Pôle Projets</w:t>
            </w:r>
          </w:p>
        </w:tc>
      </w:tr>
      <w:tr w:rsidR="00474F58" w14:paraId="23EADD6D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C947" w14:textId="03F252A4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POC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5E11" w14:textId="179A0600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Proof Of Concept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791A3" w14:textId="77777777" w:rsidR="00474F58" w:rsidRPr="00544BCD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8044CA" w14:paraId="201B522E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050A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PPRO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0441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Pôle Projets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23795" w14:textId="183D6486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474F58" w14:paraId="1FF12C7E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79F9" w14:textId="195A55DE" w:rsidR="00474F58" w:rsidRPr="00544BCD" w:rsidRDefault="00806227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PV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0A18" w14:textId="00BCC27C" w:rsidR="00474F58" w:rsidRPr="00544BCD" w:rsidRDefault="00806227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Procès-Verbal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BFCE2" w14:textId="77777777" w:rsidR="00474F58" w:rsidRDefault="00474F58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806227" w14:paraId="23F4D55E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680F" w14:textId="75B67E7E" w:rsidR="00806227" w:rsidRDefault="00806227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RGPD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FFDC" w14:textId="75CE65D0" w:rsidR="00806227" w:rsidRDefault="00806227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Règlement Général sur la Protection des Données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570CA" w14:textId="77777777" w:rsidR="00806227" w:rsidRDefault="00806227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8044CA" w14:paraId="5FD78E64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7CB6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RM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2F53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Référent-Métiers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981DC" w14:textId="08838FAA" w:rsidR="008044CA" w:rsidRPr="00544BCD" w:rsidRDefault="00DF3DE5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hyperlink r:id="rId12" w:history="1">
              <w:r w:rsidR="008044CA" w:rsidRPr="007F27C7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Selon la directive de Direction UNIL 6.10</w:t>
              </w:r>
            </w:hyperlink>
          </w:p>
        </w:tc>
      </w:tr>
      <w:tr w:rsidR="008044CA" w14:paraId="7931E16F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7861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RSI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0A36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Répondant du Système d’Information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DA5E3" w14:textId="14672607" w:rsidR="008044CA" w:rsidRPr="00544BCD" w:rsidRDefault="00DF3DE5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hyperlink r:id="rId13" w:history="1">
              <w:r w:rsidR="008044CA" w:rsidRPr="007F27C7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Selon la directive de Direction UNIL 6.10</w:t>
              </w:r>
            </w:hyperlink>
          </w:p>
        </w:tc>
      </w:tr>
      <w:tr w:rsidR="008044CA" w14:paraId="50DD7C7C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5E55" w14:textId="645DF67B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SI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A1E6" w14:textId="77F7B7FC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Système d’Information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49ED1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8044CA" w14:paraId="33EA8C18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4F8D" w14:textId="7EF53F31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SI ACAD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AD9C" w14:textId="2137CCD2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Système d’Information Académique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B2E42" w14:textId="430A8822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806227" w14:paraId="3D8226A6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258A" w14:textId="17978032" w:rsidR="00806227" w:rsidRDefault="00806227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SIPD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0470" w14:textId="27FAE0A1" w:rsidR="00806227" w:rsidRDefault="00806227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Responsable de la Sûreté et de la Protection des Données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A0657" w14:textId="77777777" w:rsidR="00806227" w:rsidRDefault="00806227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8044CA" w14:paraId="28BD97E4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FA6B" w14:textId="77AFF90D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SI UNIL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D29B" w14:textId="3FFA98EB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Système d’information de l’UNIL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66857" w14:textId="6DEFBC5A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8044CA" w14:paraId="413286AD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55B7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TPO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00A8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proofErr w:type="spellStart"/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Technical</w:t>
            </w:r>
            <w:proofErr w:type="spellEnd"/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Product </w:t>
            </w:r>
            <w:proofErr w:type="spellStart"/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Owner</w:t>
            </w:r>
            <w:proofErr w:type="spellEnd"/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890931" w14:textId="7777777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Responsable technique pour les divers produits et/ou applications du Ci (Exploitant)</w:t>
            </w:r>
          </w:p>
        </w:tc>
      </w:tr>
      <w:tr w:rsidR="008044CA" w14:paraId="2ECDCB99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115" w14:textId="20C7F767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TransNum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3E42" w14:textId="2EC12A09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Initiative Transition numérique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55F17" w14:textId="35799AE6" w:rsidR="008044CA" w:rsidRPr="00544BCD" w:rsidRDefault="008044CA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806227" w14:paraId="3063D169" w14:textId="77777777" w:rsidTr="008044CA"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2347" w14:textId="50C92A6A" w:rsidR="00806227" w:rsidRDefault="00806227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URL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3681" w14:textId="014DA336" w:rsidR="00806227" w:rsidRDefault="00806227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Uniform Resource Locator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3D94B" w14:textId="25411F35" w:rsidR="00806227" w:rsidRDefault="00806227" w:rsidP="008044C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Adresse Web (ex. https://www.unil.ch)</w:t>
            </w:r>
          </w:p>
        </w:tc>
      </w:tr>
    </w:tbl>
    <w:p w14:paraId="7CABB094" w14:textId="506D0397" w:rsidR="00E93048" w:rsidRPr="00912EDC" w:rsidRDefault="00E93048" w:rsidP="005F3C7F">
      <w:pPr>
        <w:pStyle w:val="En-tte"/>
        <w:spacing w:before="120"/>
        <w:ind w:right="-45"/>
      </w:pPr>
    </w:p>
    <w:sectPr w:rsidR="00E93048" w:rsidRPr="00912ED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6BA54" w14:textId="77777777" w:rsidR="00DF3DE5" w:rsidRDefault="00DF3DE5">
      <w:r>
        <w:separator/>
      </w:r>
    </w:p>
  </w:endnote>
  <w:endnote w:type="continuationSeparator" w:id="0">
    <w:p w14:paraId="5D89E623" w14:textId="77777777" w:rsidR="00DF3DE5" w:rsidRDefault="00DF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FA31A" w14:textId="77777777" w:rsidR="00912EDC" w:rsidRDefault="00912ED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3F185" w14:textId="77777777" w:rsidR="00912EDC" w:rsidRDefault="00912ED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48D21" w14:textId="77777777" w:rsidR="00912EDC" w:rsidRDefault="00912E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99173" w14:textId="77777777" w:rsidR="00DF3DE5" w:rsidRDefault="00DF3DE5">
      <w:r>
        <w:separator/>
      </w:r>
    </w:p>
  </w:footnote>
  <w:footnote w:type="continuationSeparator" w:id="0">
    <w:p w14:paraId="764A0DD1" w14:textId="77777777" w:rsidR="00DF3DE5" w:rsidRDefault="00DF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DA586" w14:textId="77777777" w:rsidR="00912EDC" w:rsidRDefault="00912ED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9"/>
      <w:gridCol w:w="5387"/>
      <w:gridCol w:w="2409"/>
    </w:tblGrid>
    <w:tr w:rsidR="008C0571" w:rsidRPr="003E6E6B" w14:paraId="5A9352F7" w14:textId="77777777" w:rsidTr="008A15E2">
      <w:trPr>
        <w:cantSplit/>
      </w:trPr>
      <w:tc>
        <w:tcPr>
          <w:tcW w:w="2269" w:type="dxa"/>
          <w:vAlign w:val="center"/>
        </w:tcPr>
        <w:p w14:paraId="6036CF89" w14:textId="77777777" w:rsidR="008C0571" w:rsidRPr="003E6E6B" w:rsidRDefault="008C0571" w:rsidP="008A15E2">
          <w:pPr>
            <w:ind w:left="57" w:right="283"/>
            <w:jc w:val="center"/>
            <w:rPr>
              <w:rFonts w:ascii="Arial" w:hAnsi="Arial" w:cs="Arial"/>
              <w:lang w:val="en-GB"/>
            </w:rPr>
          </w:pPr>
          <w:r>
            <w:rPr>
              <w:rFonts w:ascii="Arial" w:hAnsi="Arial" w:cs="Arial"/>
              <w:noProof/>
              <w:lang w:val="fr-CH" w:eastAsia="fr-CH"/>
            </w:rPr>
            <w:drawing>
              <wp:inline distT="0" distB="0" distL="0" distR="0" wp14:anchorId="22546EAC" wp14:editId="1C26762F">
                <wp:extent cx="1309370" cy="625475"/>
                <wp:effectExtent l="0" t="0" r="508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14logo_unil_75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9370" cy="625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</w:tcPr>
        <w:p w14:paraId="31C4A7CB" w14:textId="6E5EDA5C" w:rsidR="008C0571" w:rsidRPr="00973218" w:rsidRDefault="002F2BBB" w:rsidP="008A15E2">
          <w:pPr>
            <w:pStyle w:val="En-tte"/>
            <w:pBdr>
              <w:bottom w:val="single" w:sz="12" w:space="1" w:color="auto"/>
            </w:pBdr>
            <w:tabs>
              <w:tab w:val="left" w:pos="6520"/>
            </w:tabs>
            <w:spacing w:line="360" w:lineRule="atLeast"/>
            <w:ind w:left="57" w:right="283"/>
            <w:rPr>
              <w:rFonts w:ascii="Arial" w:hAnsi="Arial" w:cs="Arial"/>
              <w:b/>
              <w:smallCaps/>
              <w:lang w:val="fr-CH"/>
            </w:rPr>
          </w:pPr>
          <w:r>
            <w:rPr>
              <w:rFonts w:ascii="Arial" w:hAnsi="Arial" w:cs="Arial"/>
              <w:b/>
              <w:smallCaps/>
              <w:lang w:val="fr-CH"/>
            </w:rPr>
            <w:t xml:space="preserve">Termes Et </w:t>
          </w:r>
          <w:proofErr w:type="spellStart"/>
          <w:r>
            <w:rPr>
              <w:rFonts w:ascii="Arial" w:hAnsi="Arial" w:cs="Arial"/>
              <w:b/>
              <w:smallCaps/>
              <w:lang w:val="fr-CH"/>
            </w:rPr>
            <w:t>Abbréviations</w:t>
          </w:r>
          <w:proofErr w:type="spellEnd"/>
        </w:p>
        <w:p w14:paraId="6065D53C" w14:textId="3EF7F944" w:rsidR="008C0571" w:rsidRPr="007A5D5E" w:rsidRDefault="002F2BBB" w:rsidP="008A15E2">
          <w:pPr>
            <w:ind w:left="57" w:right="283"/>
            <w:jc w:val="center"/>
            <w:rPr>
              <w:rFonts w:ascii="Arial" w:hAnsi="Arial" w:cs="Arial"/>
              <w:b/>
              <w:smallCaps/>
              <w:sz w:val="24"/>
              <w:lang w:val="fr-CH"/>
            </w:rPr>
          </w:pPr>
          <w:r>
            <w:rPr>
              <w:rFonts w:ascii="Arial" w:hAnsi="Arial" w:cs="Arial"/>
              <w:b/>
              <w:smallCaps/>
              <w:sz w:val="24"/>
              <w:lang w:val="fr-CH"/>
            </w:rPr>
            <w:t xml:space="preserve">DSM - </w:t>
          </w:r>
          <w:r w:rsidR="008C0571" w:rsidRPr="007A5D5E">
            <w:rPr>
              <w:rFonts w:ascii="Arial" w:hAnsi="Arial" w:cs="Arial"/>
              <w:b/>
              <w:smallCaps/>
              <w:sz w:val="24"/>
              <w:lang w:val="fr-CH"/>
            </w:rPr>
            <w:t xml:space="preserve">Pôle </w:t>
          </w:r>
          <w:r>
            <w:rPr>
              <w:rFonts w:ascii="Arial" w:hAnsi="Arial" w:cs="Arial"/>
              <w:b/>
              <w:smallCaps/>
              <w:sz w:val="24"/>
              <w:lang w:val="fr-CH"/>
            </w:rPr>
            <w:t>Projets</w:t>
          </w:r>
          <w:r w:rsidR="008C0571" w:rsidRPr="007A5D5E">
            <w:rPr>
              <w:rFonts w:ascii="Arial" w:hAnsi="Arial" w:cs="Arial"/>
              <w:b/>
              <w:smallCaps/>
              <w:sz w:val="24"/>
              <w:lang w:val="fr-CH"/>
            </w:rPr>
            <w:t xml:space="preserve"> (</w:t>
          </w:r>
          <w:r>
            <w:rPr>
              <w:rFonts w:ascii="Arial" w:hAnsi="Arial" w:cs="Arial"/>
              <w:b/>
              <w:smallCaps/>
              <w:sz w:val="24"/>
              <w:lang w:val="fr-CH"/>
            </w:rPr>
            <w:t>DSM-PP</w:t>
          </w:r>
          <w:r w:rsidR="008C0571" w:rsidRPr="007A5D5E">
            <w:rPr>
              <w:rFonts w:ascii="Arial" w:hAnsi="Arial" w:cs="Arial"/>
              <w:b/>
              <w:smallCaps/>
              <w:sz w:val="24"/>
              <w:lang w:val="fr-CH"/>
            </w:rPr>
            <w:t>)</w:t>
          </w:r>
        </w:p>
      </w:tc>
      <w:tc>
        <w:tcPr>
          <w:tcW w:w="2409" w:type="dxa"/>
          <w:vAlign w:val="center"/>
        </w:tcPr>
        <w:p w14:paraId="7C02368D" w14:textId="77777777" w:rsidR="008C0571" w:rsidRDefault="008C0571" w:rsidP="008A15E2">
          <w:pPr>
            <w:ind w:left="57" w:right="283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Version : </w:t>
          </w:r>
          <w:sdt>
            <w:sdtPr>
              <w:rPr>
                <w:rFonts w:ascii="Arial" w:hAnsi="Arial" w:cs="Arial"/>
                <w:b/>
                <w:sz w:val="20"/>
              </w:rPr>
              <w:alias w:val="Param1"/>
              <w:tag w:val="Param1"/>
              <w:id w:val="860556410"/>
              <w:dataBinding w:prefixMappings="xmlns:ns0='http://schemas.microsoft.com/office/2006/coverPageProps' " w:xpath="/ns0:CoverPageProperties[1]/ns0:Abstract[1]" w:storeItemID="{55AF091B-3C7A-41E3-B477-F2FDAA23CFDA}"/>
              <w:text/>
            </w:sdtPr>
            <w:sdtEndPr/>
            <w:sdtContent>
              <w:r>
                <w:rPr>
                  <w:rFonts w:ascii="Arial" w:hAnsi="Arial" w:cs="Arial"/>
                  <w:b/>
                  <w:sz w:val="20"/>
                </w:rPr>
                <w:t>0.1</w:t>
              </w:r>
            </w:sdtContent>
          </w:sdt>
        </w:p>
        <w:p w14:paraId="7BF3C484" w14:textId="4C3A256C" w:rsidR="008C0571" w:rsidRPr="0083212C" w:rsidRDefault="008C0571" w:rsidP="008A15E2">
          <w:pPr>
            <w:ind w:left="57" w:right="283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Date : </w:t>
          </w:r>
          <w:sdt>
            <w:sdtPr>
              <w:rPr>
                <w:rFonts w:ascii="Arial" w:hAnsi="Arial" w:cs="Arial"/>
                <w:b/>
                <w:sz w:val="20"/>
              </w:rPr>
              <w:alias w:val="Date de publication"/>
              <w:tag w:val=""/>
              <w:id w:val="-1956017866"/>
              <w:dataBinding w:prefixMappings="xmlns:ns0='http://schemas.microsoft.com/office/2006/coverPageProps' " w:xpath="/ns0:CoverPageProperties[1]/ns0:PublishDate[1]" w:storeItemID="{55AF091B-3C7A-41E3-B477-F2FDAA23CFDA}"/>
              <w:date w:fullDate="2021-09-01T00:00:00Z">
                <w:dateFormat w:val="dd.MM.yyyy"/>
                <w:lid w:val="fr-CH"/>
                <w:storeMappedDataAs w:val="dateTime"/>
                <w:calendar w:val="gregorian"/>
              </w:date>
            </w:sdtPr>
            <w:sdtEndPr/>
            <w:sdtContent>
              <w:r w:rsidR="00912EDC">
                <w:rPr>
                  <w:rFonts w:ascii="Arial" w:hAnsi="Arial" w:cs="Arial"/>
                  <w:b/>
                  <w:sz w:val="20"/>
                  <w:lang w:val="fr-CH"/>
                </w:rPr>
                <w:t>01.09.2021</w:t>
              </w:r>
            </w:sdtContent>
          </w:sdt>
        </w:p>
        <w:p w14:paraId="51C7018D" w14:textId="61B9C3AB" w:rsidR="008C0571" w:rsidRPr="00256827" w:rsidRDefault="008C0571" w:rsidP="008A15E2">
          <w:pPr>
            <w:ind w:left="57" w:right="283"/>
            <w:jc w:val="center"/>
            <w:rPr>
              <w:rFonts w:ascii="Arial" w:hAnsi="Arial" w:cs="Arial"/>
              <w:b/>
              <w:sz w:val="20"/>
            </w:rPr>
          </w:pPr>
          <w:r w:rsidRPr="0083212C">
            <w:rPr>
              <w:rFonts w:ascii="Arial" w:hAnsi="Arial" w:cs="Arial"/>
              <w:b/>
              <w:sz w:val="20"/>
            </w:rPr>
            <w:t xml:space="preserve">Page : </w:t>
          </w:r>
          <w:r w:rsidRPr="003E6E6B">
            <w:rPr>
              <w:rFonts w:ascii="Arial" w:hAnsi="Arial" w:cs="Arial"/>
              <w:b/>
              <w:sz w:val="20"/>
            </w:rPr>
            <w:fldChar w:fldCharType="begin"/>
          </w:r>
          <w:r w:rsidRPr="00F87A78">
            <w:rPr>
              <w:rFonts w:ascii="Arial" w:hAnsi="Arial" w:cs="Arial"/>
              <w:b/>
              <w:sz w:val="20"/>
              <w:lang w:val="fr-CH"/>
            </w:rPr>
            <w:instrText xml:space="preserve"> PAGE  \* MERGEFORMAT </w:instrText>
          </w:r>
          <w:r w:rsidRPr="003E6E6B">
            <w:rPr>
              <w:rFonts w:ascii="Arial" w:hAnsi="Arial" w:cs="Arial"/>
              <w:b/>
              <w:sz w:val="20"/>
            </w:rPr>
            <w:fldChar w:fldCharType="separate"/>
          </w:r>
          <w:r w:rsidR="00962670">
            <w:rPr>
              <w:rFonts w:ascii="Arial" w:hAnsi="Arial" w:cs="Arial"/>
              <w:b/>
              <w:noProof/>
              <w:sz w:val="20"/>
              <w:lang w:val="fr-CH"/>
            </w:rPr>
            <w:t>3</w:t>
          </w:r>
          <w:r w:rsidRPr="003E6E6B">
            <w:rPr>
              <w:rFonts w:ascii="Arial" w:hAnsi="Arial" w:cs="Arial"/>
              <w:b/>
              <w:sz w:val="20"/>
            </w:rPr>
            <w:fldChar w:fldCharType="end"/>
          </w:r>
          <w:r w:rsidRPr="00F87A78">
            <w:rPr>
              <w:rFonts w:ascii="Arial" w:hAnsi="Arial" w:cs="Arial"/>
              <w:b/>
              <w:sz w:val="20"/>
              <w:lang w:val="fr-CH"/>
            </w:rPr>
            <w:t xml:space="preserve"> / </w:t>
          </w:r>
          <w:r w:rsidRPr="003E6E6B">
            <w:rPr>
              <w:rStyle w:val="Numrodepage"/>
              <w:rFonts w:ascii="Arial" w:hAnsi="Arial" w:cs="Arial"/>
              <w:b/>
            </w:rPr>
            <w:fldChar w:fldCharType="begin"/>
          </w:r>
          <w:r w:rsidRPr="00F87A78">
            <w:rPr>
              <w:rStyle w:val="Numrodepage"/>
              <w:rFonts w:ascii="Arial" w:hAnsi="Arial" w:cs="Arial"/>
              <w:lang w:val="fr-CH"/>
            </w:rPr>
            <w:instrText xml:space="preserve"> NUMPAGES </w:instrText>
          </w:r>
          <w:r w:rsidRPr="003E6E6B">
            <w:rPr>
              <w:rStyle w:val="Numrodepage"/>
              <w:rFonts w:ascii="Arial" w:hAnsi="Arial" w:cs="Arial"/>
              <w:b/>
            </w:rPr>
            <w:fldChar w:fldCharType="separate"/>
          </w:r>
          <w:r w:rsidR="00962670">
            <w:rPr>
              <w:rStyle w:val="Numrodepage"/>
              <w:rFonts w:ascii="Arial" w:hAnsi="Arial" w:cs="Arial"/>
              <w:noProof/>
              <w:lang w:val="fr-CH"/>
            </w:rPr>
            <w:t>3</w:t>
          </w:r>
          <w:r w:rsidRPr="003E6E6B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14:paraId="60E2B847" w14:textId="77777777" w:rsidR="008C0571" w:rsidRPr="008A15E2" w:rsidRDefault="008C0571">
    <w:pPr>
      <w:pStyle w:val="En-tte"/>
      <w:rPr>
        <w:lang w:val="fr-L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417DC" w14:textId="77777777" w:rsidR="00912EDC" w:rsidRDefault="00912ED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BD64D7"/>
    <w:multiLevelType w:val="multilevel"/>
    <w:tmpl w:val="E270650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6A6AF8"/>
    <w:multiLevelType w:val="hybridMultilevel"/>
    <w:tmpl w:val="D662EE4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C7C64"/>
    <w:multiLevelType w:val="multilevel"/>
    <w:tmpl w:val="D788025A"/>
    <w:lvl w:ilvl="0">
      <w:start w:val="1"/>
      <w:numFmt w:val="decimal"/>
      <w:suff w:val="space"/>
      <w:lvlText w:val="%1."/>
      <w:lvlJc w:val="left"/>
      <w:pPr>
        <w:ind w:left="1001" w:hanging="433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297" w:hanging="576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289" w:hanging="72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433" w:hanging="864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577" w:hanging="1009"/>
      </w:pPr>
      <w:rPr>
        <w:rFonts w:hint="default"/>
      </w:rPr>
    </w:lvl>
    <w:lvl w:ilvl="5">
      <w:start w:val="1"/>
      <w:numFmt w:val="lowerLetter"/>
      <w:suff w:val="space"/>
      <w:lvlText w:val="%6."/>
      <w:lvlJc w:val="left"/>
      <w:pPr>
        <w:ind w:left="1721" w:firstLine="43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5"/>
        </w:tabs>
        <w:ind w:left="186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9"/>
        </w:tabs>
        <w:ind w:left="20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3"/>
        </w:tabs>
        <w:ind w:left="2153" w:hanging="1584"/>
      </w:pPr>
      <w:rPr>
        <w:rFonts w:hint="default"/>
      </w:rPr>
    </w:lvl>
  </w:abstractNum>
  <w:abstractNum w:abstractNumId="4" w15:restartNumberingAfterBreak="0">
    <w:nsid w:val="130008A4"/>
    <w:multiLevelType w:val="hybridMultilevel"/>
    <w:tmpl w:val="7214E72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B392D"/>
    <w:multiLevelType w:val="multilevel"/>
    <w:tmpl w:val="5A721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7D19FF"/>
    <w:multiLevelType w:val="hybridMultilevel"/>
    <w:tmpl w:val="FBEC209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FB14DA"/>
    <w:multiLevelType w:val="multilevel"/>
    <w:tmpl w:val="491C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CD00AE"/>
    <w:multiLevelType w:val="hybridMultilevel"/>
    <w:tmpl w:val="79B6D41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D62F0"/>
    <w:multiLevelType w:val="multilevel"/>
    <w:tmpl w:val="BA2E0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DC5B20"/>
    <w:multiLevelType w:val="hybridMultilevel"/>
    <w:tmpl w:val="9EDCDC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4B478F"/>
    <w:multiLevelType w:val="hybridMultilevel"/>
    <w:tmpl w:val="F5D48FF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43A13"/>
    <w:multiLevelType w:val="hybridMultilevel"/>
    <w:tmpl w:val="41FA6CD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1260E"/>
    <w:multiLevelType w:val="hybridMultilevel"/>
    <w:tmpl w:val="4022AA6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E78A4"/>
    <w:multiLevelType w:val="hybridMultilevel"/>
    <w:tmpl w:val="FFC02AD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E7745E"/>
    <w:multiLevelType w:val="hybridMultilevel"/>
    <w:tmpl w:val="085610A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93170"/>
    <w:multiLevelType w:val="hybridMultilevel"/>
    <w:tmpl w:val="82824C3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74508"/>
    <w:multiLevelType w:val="multilevel"/>
    <w:tmpl w:val="5A721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DF2EDD"/>
    <w:multiLevelType w:val="hybridMultilevel"/>
    <w:tmpl w:val="E57C8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333EC"/>
    <w:multiLevelType w:val="hybridMultilevel"/>
    <w:tmpl w:val="37D2D4A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06800"/>
    <w:multiLevelType w:val="hybridMultilevel"/>
    <w:tmpl w:val="1D76A11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E46CE"/>
    <w:multiLevelType w:val="hybridMultilevel"/>
    <w:tmpl w:val="3350D83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55AA4"/>
    <w:multiLevelType w:val="multilevel"/>
    <w:tmpl w:val="1E42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370E39"/>
    <w:multiLevelType w:val="hybridMultilevel"/>
    <w:tmpl w:val="F38CD90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80855"/>
    <w:multiLevelType w:val="hybridMultilevel"/>
    <w:tmpl w:val="C3F40C6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A4E50"/>
    <w:multiLevelType w:val="hybridMultilevel"/>
    <w:tmpl w:val="4866D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E7C13"/>
    <w:multiLevelType w:val="multilevel"/>
    <w:tmpl w:val="5A721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1228EC"/>
    <w:multiLevelType w:val="hybridMultilevel"/>
    <w:tmpl w:val="1DACA24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7"/>
  </w:num>
  <w:num w:numId="4">
    <w:abstractNumId w:val="7"/>
  </w:num>
  <w:num w:numId="5">
    <w:abstractNumId w:val="10"/>
  </w:num>
  <w:num w:numId="6">
    <w:abstractNumId w:val="9"/>
  </w:num>
  <w:num w:numId="7">
    <w:abstractNumId w:val="26"/>
  </w:num>
  <w:num w:numId="8">
    <w:abstractNumId w:val="22"/>
  </w:num>
  <w:num w:numId="9">
    <w:abstractNumId w:val="0"/>
  </w:num>
  <w:num w:numId="10">
    <w:abstractNumId w:val="3"/>
  </w:num>
  <w:num w:numId="11">
    <w:abstractNumId w:val="16"/>
  </w:num>
  <w:num w:numId="12">
    <w:abstractNumId w:val="14"/>
  </w:num>
  <w:num w:numId="13">
    <w:abstractNumId w:val="27"/>
  </w:num>
  <w:num w:numId="14">
    <w:abstractNumId w:val="6"/>
  </w:num>
  <w:num w:numId="15">
    <w:abstractNumId w:val="4"/>
  </w:num>
  <w:num w:numId="16">
    <w:abstractNumId w:val="21"/>
  </w:num>
  <w:num w:numId="17">
    <w:abstractNumId w:val="2"/>
  </w:num>
  <w:num w:numId="18">
    <w:abstractNumId w:val="23"/>
  </w:num>
  <w:num w:numId="19">
    <w:abstractNumId w:val="12"/>
  </w:num>
  <w:num w:numId="20">
    <w:abstractNumId w:val="11"/>
  </w:num>
  <w:num w:numId="21">
    <w:abstractNumId w:val="15"/>
  </w:num>
  <w:num w:numId="22">
    <w:abstractNumId w:val="19"/>
  </w:num>
  <w:num w:numId="23">
    <w:abstractNumId w:val="8"/>
  </w:num>
  <w:num w:numId="24">
    <w:abstractNumId w:val="24"/>
  </w:num>
  <w:num w:numId="25">
    <w:abstractNumId w:val="13"/>
  </w:num>
  <w:num w:numId="26">
    <w:abstractNumId w:val="20"/>
  </w:num>
  <w:num w:numId="27">
    <w:abstractNumId w:val="2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BBB"/>
    <w:rsid w:val="00021B3A"/>
    <w:rsid w:val="00021E36"/>
    <w:rsid w:val="000416D7"/>
    <w:rsid w:val="00115DAC"/>
    <w:rsid w:val="00147A03"/>
    <w:rsid w:val="00184008"/>
    <w:rsid w:val="0018712E"/>
    <w:rsid w:val="00200DD0"/>
    <w:rsid w:val="002361D5"/>
    <w:rsid w:val="002A18B5"/>
    <w:rsid w:val="002E57E0"/>
    <w:rsid w:val="002F2BBB"/>
    <w:rsid w:val="002F4265"/>
    <w:rsid w:val="003D461C"/>
    <w:rsid w:val="003E78C6"/>
    <w:rsid w:val="003F7A68"/>
    <w:rsid w:val="00467D8E"/>
    <w:rsid w:val="00474F58"/>
    <w:rsid w:val="005321FA"/>
    <w:rsid w:val="00544BCD"/>
    <w:rsid w:val="0055255E"/>
    <w:rsid w:val="00582F55"/>
    <w:rsid w:val="005927EA"/>
    <w:rsid w:val="00593921"/>
    <w:rsid w:val="00594FA7"/>
    <w:rsid w:val="005A570B"/>
    <w:rsid w:val="005C6062"/>
    <w:rsid w:val="005E7ED1"/>
    <w:rsid w:val="005F3C7F"/>
    <w:rsid w:val="006025B1"/>
    <w:rsid w:val="006A06E3"/>
    <w:rsid w:val="006B620C"/>
    <w:rsid w:val="00757974"/>
    <w:rsid w:val="0077483F"/>
    <w:rsid w:val="00787592"/>
    <w:rsid w:val="007A5D5E"/>
    <w:rsid w:val="007E6456"/>
    <w:rsid w:val="007F27C7"/>
    <w:rsid w:val="008044CA"/>
    <w:rsid w:val="00806227"/>
    <w:rsid w:val="00811E7B"/>
    <w:rsid w:val="008736CB"/>
    <w:rsid w:val="008A15E2"/>
    <w:rsid w:val="008B1B74"/>
    <w:rsid w:val="008B479A"/>
    <w:rsid w:val="008C0571"/>
    <w:rsid w:val="008E2D01"/>
    <w:rsid w:val="008E62AF"/>
    <w:rsid w:val="00912EDC"/>
    <w:rsid w:val="00913B75"/>
    <w:rsid w:val="009509C0"/>
    <w:rsid w:val="00951C24"/>
    <w:rsid w:val="00962670"/>
    <w:rsid w:val="00973218"/>
    <w:rsid w:val="0097740A"/>
    <w:rsid w:val="009C1712"/>
    <w:rsid w:val="009D4188"/>
    <w:rsid w:val="00A03549"/>
    <w:rsid w:val="00A513D9"/>
    <w:rsid w:val="00AE44EA"/>
    <w:rsid w:val="00AE526C"/>
    <w:rsid w:val="00AF2043"/>
    <w:rsid w:val="00B40B48"/>
    <w:rsid w:val="00B740BB"/>
    <w:rsid w:val="00B813A2"/>
    <w:rsid w:val="00B9429E"/>
    <w:rsid w:val="00BC09A0"/>
    <w:rsid w:val="00BC7820"/>
    <w:rsid w:val="00C50F17"/>
    <w:rsid w:val="00CB077F"/>
    <w:rsid w:val="00D02415"/>
    <w:rsid w:val="00D06A61"/>
    <w:rsid w:val="00D16392"/>
    <w:rsid w:val="00D6470B"/>
    <w:rsid w:val="00DF3DE5"/>
    <w:rsid w:val="00E36452"/>
    <w:rsid w:val="00E73D57"/>
    <w:rsid w:val="00E7673C"/>
    <w:rsid w:val="00E93048"/>
    <w:rsid w:val="00EC1634"/>
    <w:rsid w:val="00EC4A72"/>
    <w:rsid w:val="00EC7F56"/>
    <w:rsid w:val="00ED0BD3"/>
    <w:rsid w:val="00F27A7C"/>
    <w:rsid w:val="00F70E23"/>
    <w:rsid w:val="00F8534E"/>
    <w:rsid w:val="00F86092"/>
    <w:rsid w:val="00FC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0967F2"/>
  <w15:chartTrackingRefBased/>
  <w15:docId w15:val="{789A69B7-AE6E-4283-BF46-40721C686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392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fr-LU"/>
    </w:rPr>
  </w:style>
  <w:style w:type="paragraph" w:styleId="Titre1">
    <w:name w:val="heading 1"/>
    <w:basedOn w:val="Normal"/>
    <w:next w:val="Normal"/>
    <w:link w:val="Titre1Car"/>
    <w:autoRedefine/>
    <w:qFormat/>
    <w:rsid w:val="00757974"/>
    <w:pPr>
      <w:keepNext/>
      <w:pageBreakBefore/>
      <w:numPr>
        <w:numId w:val="1"/>
      </w:numPr>
      <w:spacing w:before="240" w:after="360"/>
      <w:jc w:val="left"/>
      <w:outlineLvl w:val="0"/>
    </w:pPr>
    <w:rPr>
      <w:b/>
      <w:bCs/>
      <w:smallCaps/>
      <w:kern w:val="32"/>
      <w:sz w:val="32"/>
      <w:szCs w:val="32"/>
      <w:lang w:val="fr-FR"/>
    </w:rPr>
  </w:style>
  <w:style w:type="paragraph" w:styleId="Titre2">
    <w:name w:val="heading 2"/>
    <w:basedOn w:val="Normal"/>
    <w:next w:val="Normal"/>
    <w:link w:val="Titre2Car"/>
    <w:qFormat/>
    <w:rsid w:val="00F27A7C"/>
    <w:pPr>
      <w:keepNext/>
      <w:numPr>
        <w:ilvl w:val="1"/>
        <w:numId w:val="1"/>
      </w:numPr>
      <w:spacing w:before="360" w:after="240"/>
      <w:outlineLvl w:val="1"/>
    </w:pPr>
    <w:rPr>
      <w:b/>
      <w:bCs/>
      <w:smallCaps/>
      <w:sz w:val="28"/>
      <w:lang w:val="fr-FR"/>
    </w:rPr>
  </w:style>
  <w:style w:type="paragraph" w:styleId="Titre3">
    <w:name w:val="heading 3"/>
    <w:basedOn w:val="Normal"/>
    <w:next w:val="Normal"/>
    <w:link w:val="Titre3Car"/>
    <w:autoRedefine/>
    <w:qFormat/>
    <w:rsid w:val="00582F55"/>
    <w:pPr>
      <w:keepNext/>
      <w:numPr>
        <w:ilvl w:val="2"/>
        <w:numId w:val="1"/>
      </w:numPr>
      <w:spacing w:before="360" w:after="240"/>
      <w:outlineLvl w:val="2"/>
    </w:pPr>
    <w:rPr>
      <w:b/>
      <w:bCs/>
      <w:smallCaps/>
      <w:szCs w:val="26"/>
      <w:lang w:val="fr-FR"/>
    </w:rPr>
  </w:style>
  <w:style w:type="paragraph" w:styleId="Titre4">
    <w:name w:val="heading 4"/>
    <w:basedOn w:val="Normal"/>
    <w:next w:val="Normal"/>
    <w:link w:val="Titre4Car"/>
    <w:qFormat/>
    <w:rsid w:val="00F27A7C"/>
    <w:pPr>
      <w:keepNext/>
      <w:numPr>
        <w:ilvl w:val="3"/>
        <w:numId w:val="1"/>
      </w:numPr>
      <w:spacing w:before="360" w:after="240"/>
      <w:outlineLvl w:val="3"/>
    </w:pPr>
    <w:rPr>
      <w:b/>
      <w:bCs/>
      <w:szCs w:val="28"/>
      <w:lang w:val="fr-FR"/>
    </w:rPr>
  </w:style>
  <w:style w:type="paragraph" w:styleId="Titre5">
    <w:name w:val="heading 5"/>
    <w:basedOn w:val="Normal"/>
    <w:next w:val="Normal"/>
    <w:link w:val="Titre5Car"/>
    <w:qFormat/>
    <w:rsid w:val="00F27A7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F27A7C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F27A7C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F27A7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F27A7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57974"/>
    <w:rPr>
      <w:rFonts w:ascii="Times New Roman" w:eastAsia="Times New Roman" w:hAnsi="Times New Roman" w:cs="Times New Roman"/>
      <w:b/>
      <w:bCs/>
      <w:smallCaps/>
      <w:kern w:val="32"/>
      <w:sz w:val="32"/>
      <w:szCs w:val="32"/>
      <w:lang w:val="fr-FR"/>
    </w:rPr>
  </w:style>
  <w:style w:type="character" w:customStyle="1" w:styleId="Titre2Car">
    <w:name w:val="Titre 2 Car"/>
    <w:basedOn w:val="Policepardfaut"/>
    <w:link w:val="Titre2"/>
    <w:rsid w:val="00F27A7C"/>
    <w:rPr>
      <w:rFonts w:ascii="Times New Roman" w:eastAsia="Times New Roman" w:hAnsi="Times New Roman" w:cs="Times New Roman"/>
      <w:b/>
      <w:bCs/>
      <w:smallCaps/>
      <w:sz w:val="28"/>
      <w:szCs w:val="24"/>
      <w:lang w:val="fr-FR"/>
    </w:rPr>
  </w:style>
  <w:style w:type="character" w:customStyle="1" w:styleId="Titre3Car">
    <w:name w:val="Titre 3 Car"/>
    <w:basedOn w:val="Policepardfaut"/>
    <w:link w:val="Titre3"/>
    <w:rsid w:val="00582F55"/>
    <w:rPr>
      <w:rFonts w:ascii="Times New Roman" w:eastAsia="Times New Roman" w:hAnsi="Times New Roman" w:cs="Times New Roman"/>
      <w:b/>
      <w:bCs/>
      <w:smallCaps/>
      <w:szCs w:val="26"/>
      <w:lang w:val="fr-FR"/>
    </w:rPr>
  </w:style>
  <w:style w:type="character" w:customStyle="1" w:styleId="Titre4Car">
    <w:name w:val="Titre 4 Car"/>
    <w:basedOn w:val="Policepardfaut"/>
    <w:link w:val="Titre4"/>
    <w:rsid w:val="00F27A7C"/>
    <w:rPr>
      <w:rFonts w:ascii="Times New Roman" w:eastAsia="Times New Roman" w:hAnsi="Times New Roman" w:cs="Times New Roman"/>
      <w:b/>
      <w:bCs/>
      <w:szCs w:val="28"/>
      <w:lang w:val="fr-FR"/>
    </w:rPr>
  </w:style>
  <w:style w:type="character" w:customStyle="1" w:styleId="Titre5Car">
    <w:name w:val="Titre 5 Car"/>
    <w:basedOn w:val="Policepardfaut"/>
    <w:link w:val="Titre5"/>
    <w:rsid w:val="00F27A7C"/>
    <w:rPr>
      <w:rFonts w:ascii="Times New Roman" w:eastAsia="Times New Roman" w:hAnsi="Times New Roman" w:cs="Times New Roman"/>
      <w:b/>
      <w:bCs/>
      <w:i/>
      <w:iCs/>
      <w:sz w:val="26"/>
      <w:szCs w:val="26"/>
      <w:lang w:val="fr-LU"/>
    </w:rPr>
  </w:style>
  <w:style w:type="character" w:customStyle="1" w:styleId="Titre6Car">
    <w:name w:val="Titre 6 Car"/>
    <w:basedOn w:val="Policepardfaut"/>
    <w:link w:val="Titre6"/>
    <w:rsid w:val="00F27A7C"/>
    <w:rPr>
      <w:rFonts w:ascii="Times New Roman" w:eastAsia="Times New Roman" w:hAnsi="Times New Roman" w:cs="Times New Roman"/>
      <w:b/>
      <w:bCs/>
      <w:lang w:val="fr-LU"/>
    </w:rPr>
  </w:style>
  <w:style w:type="character" w:customStyle="1" w:styleId="Titre7Car">
    <w:name w:val="Titre 7 Car"/>
    <w:basedOn w:val="Policepardfaut"/>
    <w:link w:val="Titre7"/>
    <w:rsid w:val="00F27A7C"/>
    <w:rPr>
      <w:rFonts w:ascii="Times New Roman" w:eastAsia="Times New Roman" w:hAnsi="Times New Roman" w:cs="Times New Roman"/>
      <w:szCs w:val="24"/>
      <w:lang w:val="fr-LU"/>
    </w:rPr>
  </w:style>
  <w:style w:type="character" w:customStyle="1" w:styleId="Titre8Car">
    <w:name w:val="Titre 8 Car"/>
    <w:basedOn w:val="Policepardfaut"/>
    <w:link w:val="Titre8"/>
    <w:rsid w:val="00F27A7C"/>
    <w:rPr>
      <w:rFonts w:ascii="Times New Roman" w:eastAsia="Times New Roman" w:hAnsi="Times New Roman" w:cs="Times New Roman"/>
      <w:i/>
      <w:iCs/>
      <w:szCs w:val="24"/>
      <w:lang w:val="fr-LU"/>
    </w:rPr>
  </w:style>
  <w:style w:type="character" w:customStyle="1" w:styleId="Titre9Car">
    <w:name w:val="Titre 9 Car"/>
    <w:basedOn w:val="Policepardfaut"/>
    <w:link w:val="Titre9"/>
    <w:rsid w:val="00F27A7C"/>
    <w:rPr>
      <w:rFonts w:ascii="Arial" w:eastAsia="Times New Roman" w:hAnsi="Arial" w:cs="Arial"/>
      <w:lang w:val="fr-LU"/>
    </w:rPr>
  </w:style>
  <w:style w:type="paragraph" w:styleId="En-tte">
    <w:name w:val="header"/>
    <w:aliases w:val="h,SJ Head1"/>
    <w:basedOn w:val="Normal"/>
    <w:link w:val="En-tteCar"/>
    <w:rsid w:val="00F27A7C"/>
    <w:pPr>
      <w:tabs>
        <w:tab w:val="center" w:pos="4536"/>
        <w:tab w:val="right" w:pos="9072"/>
      </w:tabs>
      <w:jc w:val="center"/>
    </w:pPr>
    <w:rPr>
      <w:sz w:val="20"/>
      <w:lang w:val="fr-FR"/>
    </w:rPr>
  </w:style>
  <w:style w:type="character" w:customStyle="1" w:styleId="En-tteCar">
    <w:name w:val="En-tête Car"/>
    <w:aliases w:val="h Car,SJ Head1 Car"/>
    <w:basedOn w:val="Policepardfaut"/>
    <w:link w:val="En-tte"/>
    <w:rsid w:val="00F27A7C"/>
    <w:rPr>
      <w:rFonts w:ascii="Times New Roman" w:eastAsia="Times New Roman" w:hAnsi="Times New Roman" w:cs="Times New Roman"/>
      <w:sz w:val="20"/>
      <w:szCs w:val="24"/>
      <w:lang w:val="fr-FR"/>
    </w:rPr>
  </w:style>
  <w:style w:type="paragraph" w:styleId="Pieddepage">
    <w:name w:val="footer"/>
    <w:basedOn w:val="Normal"/>
    <w:link w:val="PieddepageCar"/>
    <w:semiHidden/>
    <w:rsid w:val="00F27A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F27A7C"/>
    <w:rPr>
      <w:rFonts w:ascii="Times New Roman" w:eastAsia="Times New Roman" w:hAnsi="Times New Roman" w:cs="Times New Roman"/>
      <w:szCs w:val="24"/>
      <w:lang w:val="fr-LU"/>
    </w:rPr>
  </w:style>
  <w:style w:type="paragraph" w:styleId="TM1">
    <w:name w:val="toc 1"/>
    <w:basedOn w:val="Normal"/>
    <w:next w:val="Normal"/>
    <w:autoRedefine/>
    <w:uiPriority w:val="39"/>
    <w:rsid w:val="00F27A7C"/>
    <w:pPr>
      <w:tabs>
        <w:tab w:val="left" w:pos="480"/>
        <w:tab w:val="right" w:leader="dot" w:pos="9062"/>
      </w:tabs>
      <w:spacing w:before="360"/>
    </w:pPr>
    <w:rPr>
      <w:b/>
      <w:bCs/>
      <w:caps/>
      <w:noProof/>
      <w:szCs w:val="28"/>
    </w:rPr>
  </w:style>
  <w:style w:type="paragraph" w:customStyle="1" w:styleId="NormalJust">
    <w:name w:val="NormalJust"/>
    <w:basedOn w:val="Normal"/>
    <w:rsid w:val="00F27A7C"/>
  </w:style>
  <w:style w:type="paragraph" w:styleId="TM2">
    <w:name w:val="toc 2"/>
    <w:basedOn w:val="Normal"/>
    <w:next w:val="Normal"/>
    <w:autoRedefine/>
    <w:uiPriority w:val="39"/>
    <w:rsid w:val="00F27A7C"/>
    <w:pPr>
      <w:spacing w:before="240"/>
    </w:pPr>
    <w:rPr>
      <w:b/>
      <w:bCs/>
    </w:rPr>
  </w:style>
  <w:style w:type="paragraph" w:styleId="TM3">
    <w:name w:val="toc 3"/>
    <w:basedOn w:val="Normal"/>
    <w:next w:val="Normal"/>
    <w:autoRedefine/>
    <w:uiPriority w:val="39"/>
    <w:rsid w:val="00F27A7C"/>
    <w:pPr>
      <w:ind w:left="240"/>
    </w:pPr>
  </w:style>
  <w:style w:type="character" w:styleId="Lienhypertexte">
    <w:name w:val="Hyperlink"/>
    <w:basedOn w:val="Policepardfaut"/>
    <w:uiPriority w:val="99"/>
    <w:rsid w:val="00F27A7C"/>
    <w:rPr>
      <w:color w:val="0000FF"/>
      <w:u w:val="single"/>
    </w:rPr>
  </w:style>
  <w:style w:type="paragraph" w:customStyle="1" w:styleId="Titre10">
    <w:name w:val="Titre1"/>
    <w:basedOn w:val="NormalJust"/>
    <w:rsid w:val="00F27A7C"/>
    <w:pPr>
      <w:jc w:val="center"/>
    </w:pPr>
    <w:rPr>
      <w:b/>
      <w:bCs/>
      <w:sz w:val="52"/>
    </w:rPr>
  </w:style>
  <w:style w:type="paragraph" w:styleId="Corpsdetexte">
    <w:name w:val="Body Text"/>
    <w:basedOn w:val="Normal"/>
    <w:link w:val="CorpsdetexteCar"/>
    <w:semiHidden/>
    <w:rsid w:val="00F27A7C"/>
    <w:rPr>
      <w:i/>
      <w:iCs/>
      <w:color w:val="C0C0C0"/>
      <w:lang w:val="fr-FR"/>
    </w:rPr>
  </w:style>
  <w:style w:type="character" w:customStyle="1" w:styleId="CorpsdetexteCar">
    <w:name w:val="Corps de texte Car"/>
    <w:basedOn w:val="Policepardfaut"/>
    <w:link w:val="Corpsdetexte"/>
    <w:semiHidden/>
    <w:rsid w:val="00F27A7C"/>
    <w:rPr>
      <w:rFonts w:ascii="Times New Roman" w:eastAsia="Times New Roman" w:hAnsi="Times New Roman" w:cs="Times New Roman"/>
      <w:i/>
      <w:iCs/>
      <w:color w:val="C0C0C0"/>
      <w:szCs w:val="24"/>
      <w:lang w:val="fr-FR"/>
    </w:rPr>
  </w:style>
  <w:style w:type="paragraph" w:styleId="Corpsdetexte2">
    <w:name w:val="Body Text 2"/>
    <w:basedOn w:val="Normal"/>
    <w:link w:val="Corpsdetexte2Car"/>
    <w:semiHidden/>
    <w:rsid w:val="00F27A7C"/>
    <w:rPr>
      <w:i/>
      <w:iCs/>
      <w:color w:val="999999"/>
      <w:lang w:val="fr-FR"/>
    </w:rPr>
  </w:style>
  <w:style w:type="character" w:customStyle="1" w:styleId="Corpsdetexte2Car">
    <w:name w:val="Corps de texte 2 Car"/>
    <w:basedOn w:val="Policepardfaut"/>
    <w:link w:val="Corpsdetexte2"/>
    <w:semiHidden/>
    <w:rsid w:val="00F27A7C"/>
    <w:rPr>
      <w:rFonts w:ascii="Times New Roman" w:eastAsia="Times New Roman" w:hAnsi="Times New Roman" w:cs="Times New Roman"/>
      <w:i/>
      <w:iCs/>
      <w:color w:val="999999"/>
      <w:szCs w:val="24"/>
      <w:lang w:val="fr-FR"/>
    </w:rPr>
  </w:style>
  <w:style w:type="paragraph" w:styleId="Retraitcorpsdetexte">
    <w:name w:val="Body Text Indent"/>
    <w:basedOn w:val="Normal"/>
    <w:link w:val="RetraitcorpsdetexteCar"/>
    <w:semiHidden/>
    <w:rsid w:val="00F27A7C"/>
    <w:pPr>
      <w:ind w:left="431" w:hanging="431"/>
    </w:pPr>
    <w:rPr>
      <w:i/>
      <w:iCs/>
      <w:color w:val="C0C0C0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F27A7C"/>
    <w:rPr>
      <w:rFonts w:ascii="Times New Roman" w:eastAsia="Times New Roman" w:hAnsi="Times New Roman" w:cs="Times New Roman"/>
      <w:i/>
      <w:iCs/>
      <w:color w:val="C0C0C0"/>
      <w:szCs w:val="24"/>
      <w:lang w:val="fr-FR"/>
    </w:rPr>
  </w:style>
  <w:style w:type="paragraph" w:styleId="Tabledesillustrations">
    <w:name w:val="table of figures"/>
    <w:basedOn w:val="Normal"/>
    <w:next w:val="Normal"/>
    <w:uiPriority w:val="99"/>
    <w:rsid w:val="00F27A7C"/>
    <w:pPr>
      <w:ind w:left="440" w:hanging="440"/>
    </w:pPr>
  </w:style>
  <w:style w:type="paragraph" w:styleId="Lgende">
    <w:name w:val="caption"/>
    <w:basedOn w:val="Normal"/>
    <w:next w:val="Normal"/>
    <w:qFormat/>
    <w:rsid w:val="00F27A7C"/>
    <w:pPr>
      <w:spacing w:before="120" w:after="120"/>
    </w:pPr>
    <w:rPr>
      <w:b/>
      <w:bCs/>
      <w:sz w:val="20"/>
      <w:szCs w:val="20"/>
    </w:rPr>
  </w:style>
  <w:style w:type="paragraph" w:styleId="Retraitcorpsdetexte2">
    <w:name w:val="Body Text Indent 2"/>
    <w:basedOn w:val="Normal"/>
    <w:link w:val="Retraitcorpsdetexte2Car"/>
    <w:semiHidden/>
    <w:rsid w:val="00F27A7C"/>
    <w:pPr>
      <w:ind w:left="431" w:hanging="431"/>
    </w:pPr>
    <w:rPr>
      <w:i/>
      <w:iCs/>
      <w:color w:val="999999"/>
      <w:lang w:val="fr-FR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F27A7C"/>
    <w:rPr>
      <w:rFonts w:ascii="Times New Roman" w:eastAsia="Times New Roman" w:hAnsi="Times New Roman" w:cs="Times New Roman"/>
      <w:i/>
      <w:iCs/>
      <w:color w:val="999999"/>
      <w:szCs w:val="24"/>
      <w:lang w:val="fr-FR"/>
    </w:rPr>
  </w:style>
  <w:style w:type="character" w:styleId="Numrodepage">
    <w:name w:val="page number"/>
    <w:basedOn w:val="Policepardfaut"/>
    <w:rsid w:val="008A15E2"/>
    <w:rPr>
      <w:sz w:val="20"/>
    </w:rPr>
  </w:style>
  <w:style w:type="paragraph" w:styleId="Titre">
    <w:name w:val="Title"/>
    <w:basedOn w:val="Normal"/>
    <w:next w:val="Normal"/>
    <w:link w:val="TitreCar"/>
    <w:qFormat/>
    <w:rsid w:val="008A15E2"/>
    <w:pPr>
      <w:widowControl w:val="0"/>
      <w:jc w:val="center"/>
    </w:pPr>
    <w:rPr>
      <w:rFonts w:ascii="Arial" w:hAnsi="Arial"/>
      <w:b/>
      <w:sz w:val="36"/>
      <w:szCs w:val="20"/>
      <w:lang w:val="fr-CH"/>
    </w:rPr>
  </w:style>
  <w:style w:type="character" w:customStyle="1" w:styleId="TitreCar">
    <w:name w:val="Titre Car"/>
    <w:basedOn w:val="Policepardfaut"/>
    <w:link w:val="Titre"/>
    <w:rsid w:val="008A15E2"/>
    <w:rPr>
      <w:rFonts w:ascii="Arial" w:eastAsia="Times New Roman" w:hAnsi="Arial" w:cs="Times New Roman"/>
      <w:b/>
      <w:sz w:val="36"/>
      <w:szCs w:val="20"/>
    </w:rPr>
  </w:style>
  <w:style w:type="paragraph" w:styleId="Commentaire">
    <w:name w:val="annotation text"/>
    <w:basedOn w:val="Normal"/>
    <w:link w:val="CommentaireCar"/>
    <w:semiHidden/>
    <w:rsid w:val="00973218"/>
    <w:pPr>
      <w:spacing w:line="240" w:lineRule="atLeast"/>
      <w:jc w:val="left"/>
    </w:pPr>
    <w:rPr>
      <w:rFonts w:ascii="Verdana" w:hAnsi="Verdana"/>
      <w:sz w:val="20"/>
      <w:szCs w:val="20"/>
      <w:lang w:val="nl-NL" w:eastAsia="nl-NL"/>
    </w:rPr>
  </w:style>
  <w:style w:type="character" w:customStyle="1" w:styleId="CommentaireCar">
    <w:name w:val="Commentaire Car"/>
    <w:basedOn w:val="Policepardfaut"/>
    <w:link w:val="Commentaire"/>
    <w:semiHidden/>
    <w:rsid w:val="00973218"/>
    <w:rPr>
      <w:rFonts w:ascii="Verdana" w:eastAsia="Times New Roman" w:hAnsi="Verdana" w:cs="Times New Roman"/>
      <w:sz w:val="20"/>
      <w:szCs w:val="20"/>
      <w:lang w:val="nl-NL" w:eastAsia="nl-NL"/>
    </w:rPr>
  </w:style>
  <w:style w:type="paragraph" w:styleId="NormalWeb">
    <w:name w:val="Normal (Web)"/>
    <w:basedOn w:val="Normal"/>
    <w:uiPriority w:val="99"/>
    <w:semiHidden/>
    <w:unhideWhenUsed/>
    <w:rsid w:val="00973218"/>
    <w:pPr>
      <w:spacing w:before="100" w:beforeAutospacing="1" w:after="100" w:afterAutospacing="1"/>
      <w:jc w:val="left"/>
    </w:pPr>
    <w:rPr>
      <w:sz w:val="24"/>
      <w:lang w:val="en-GB" w:eastAsia="en-GB"/>
    </w:rPr>
  </w:style>
  <w:style w:type="paragraph" w:styleId="Paragraphedeliste">
    <w:name w:val="List Paragraph"/>
    <w:basedOn w:val="Normal"/>
    <w:uiPriority w:val="34"/>
    <w:qFormat/>
    <w:rsid w:val="0097321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51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4">
    <w:name w:val="toc 4"/>
    <w:basedOn w:val="Normal"/>
    <w:next w:val="Normal"/>
    <w:autoRedefine/>
    <w:uiPriority w:val="39"/>
    <w:unhideWhenUsed/>
    <w:rsid w:val="003E78C6"/>
    <w:pPr>
      <w:spacing w:after="100"/>
      <w:ind w:left="660"/>
    </w:pPr>
  </w:style>
  <w:style w:type="paragraph" w:customStyle="1" w:styleId="Default">
    <w:name w:val="Default"/>
    <w:rsid w:val="005C60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List0">
    <w:name w:val="List0"/>
    <w:basedOn w:val="Default"/>
    <w:next w:val="Default"/>
    <w:uiPriority w:val="99"/>
    <w:rsid w:val="005C6062"/>
    <w:rPr>
      <w:color w:val="auto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7F27C7"/>
    <w:rPr>
      <w:color w:val="605E5C"/>
      <w:shd w:val="clear" w:color="auto" w:fill="E1DFDD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474F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unil.ch/central/fr/home/menuinst/organisation/documents-officiels/textes-legaux/directives-internes-de-lunil.html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unil.ch/central/fr/home/menuinst/organisation/documents-officiels/textes-legaux/directives-internes-de-lunil.htm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p.unil.ch/olgah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unils.sharepoint.com/:x:/s/SERVAL-Teams/EfFWWLJ4UM1NiP3g6srzn1IBV9yTjC6--yhPj6Kd3KoOnQ?e=uSdqIt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s://fr.wikipedia.org/wiki/M%C3%A9thode_agile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dert\AppData\Local\Microsoft\Windows\INetCache\Content.Outlook\4089LZ98\UNIL_PAQ_PlanAssuranceQualiteProjet_v0.1%20(002)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2021-09-01T00:00:00</PublishDate>
  <Abstract>0.1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19C61C-25D0-44B9-8E65-C90212E5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UNIL_PAQ_PlanAssuranceQualiteProjet_v0.1 (002)</Template>
  <TotalTime>2</TotalTime>
  <Pages>3</Pages>
  <Words>667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UNIL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Projet</dc:subject>
  <dc:creator>Tovonavalona Brice Radert</dc:creator>
  <cp:keywords/>
  <dc:description/>
  <cp:lastModifiedBy>Tovonavalona Brice Radert</cp:lastModifiedBy>
  <cp:revision>8</cp:revision>
  <dcterms:created xsi:type="dcterms:W3CDTF">2021-09-01T10:03:00Z</dcterms:created>
  <dcterms:modified xsi:type="dcterms:W3CDTF">2024-02-02T14:31:00Z</dcterms:modified>
</cp:coreProperties>
</file>